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E59B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BD0FAC">
        <w:rPr>
          <w:rFonts w:ascii="Times New Roman" w:hAnsi="Times New Roman"/>
          <w:b/>
          <w:sz w:val="28"/>
          <w:szCs w:val="28"/>
        </w:rPr>
        <w:t>5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BodyText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BodyText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BodyText"/>
        <w:rPr>
          <w:sz w:val="28"/>
          <w:szCs w:val="28"/>
          <w:lang w:eastAsia="en-GB"/>
        </w:rPr>
      </w:pPr>
    </w:p>
    <w:p w:rsidR="004E59B4" w:rsidRDefault="004E59B4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BodyText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4E59B4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A1236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4E59B4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A1236B"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9" o:title=""/>
          </v:shape>
        </w:pict>
      </w:r>
    </w:p>
    <w:p w:rsidR="004E59B4" w:rsidRDefault="004E59B4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BodyText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BodyText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BodyText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BodyText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BodyText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9B4" w:rsidRDefault="004E59B4">
      <w:r>
        <w:separator/>
      </w:r>
    </w:p>
  </w:endnote>
  <w:endnote w:type="continuationSeparator" w:id="0">
    <w:p w:rsidR="004E59B4" w:rsidRDefault="004E5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B4" w:rsidRPr="00572698" w:rsidRDefault="004E59B4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9B4" w:rsidRDefault="004E59B4">
      <w:r>
        <w:separator/>
      </w:r>
    </w:p>
  </w:footnote>
  <w:footnote w:type="continuationSeparator" w:id="0">
    <w:p w:rsidR="004E59B4" w:rsidRDefault="004E59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3312</Words>
  <Characters>18885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101</cp:revision>
  <cp:lastPrinted>2012-01-25T09:11:00Z</cp:lastPrinted>
  <dcterms:created xsi:type="dcterms:W3CDTF">2012-01-25T11:37:00Z</dcterms:created>
  <dcterms:modified xsi:type="dcterms:W3CDTF">2013-01-17T07:33:00Z</dcterms:modified>
</cp:coreProperties>
</file>